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74E4C" w14:textId="77777777" w:rsidR="00637915" w:rsidRDefault="00637915" w:rsidP="006379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Edward BLOWNDELL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16238477" w14:textId="77777777" w:rsidR="00637915" w:rsidRDefault="00637915" w:rsidP="006379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6B9D8E50" w14:textId="77777777" w:rsidR="00637915" w:rsidRDefault="00637915" w:rsidP="006379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6697F09" w14:textId="77777777" w:rsidR="00637915" w:rsidRDefault="00637915" w:rsidP="006379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83B4C5E" w14:textId="77777777" w:rsidR="00637915" w:rsidRDefault="00637915" w:rsidP="00637915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45ED92A8" w14:textId="77777777" w:rsidR="00637915" w:rsidRPr="00065994" w:rsidRDefault="00637915" w:rsidP="0063791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46200F12" w14:textId="77777777" w:rsidR="00637915" w:rsidRPr="00065994" w:rsidRDefault="00637915" w:rsidP="0063791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6EF0FC9" w14:textId="77777777" w:rsidR="00637915" w:rsidRDefault="00637915" w:rsidP="0063791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C3D8197" w14:textId="77777777" w:rsidR="00637915" w:rsidRDefault="00637915" w:rsidP="006379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EA14317" w14:textId="77777777" w:rsidR="00637915" w:rsidRDefault="00637915" w:rsidP="006379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B979CE7" w14:textId="77777777" w:rsidR="00637915" w:rsidRDefault="00637915" w:rsidP="006379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September 2023</w:t>
      </w:r>
    </w:p>
    <w:p w14:paraId="79EC4F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F2A15" w14:textId="77777777" w:rsidR="00637915" w:rsidRDefault="00637915" w:rsidP="009139A6">
      <w:r>
        <w:separator/>
      </w:r>
    </w:p>
  </w:endnote>
  <w:endnote w:type="continuationSeparator" w:id="0">
    <w:p w14:paraId="7A58AC89" w14:textId="77777777" w:rsidR="00637915" w:rsidRDefault="006379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73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2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F9E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485E" w14:textId="77777777" w:rsidR="00637915" w:rsidRDefault="00637915" w:rsidP="009139A6">
      <w:r>
        <w:separator/>
      </w:r>
    </w:p>
  </w:footnote>
  <w:footnote w:type="continuationSeparator" w:id="0">
    <w:p w14:paraId="6F887F60" w14:textId="77777777" w:rsidR="00637915" w:rsidRDefault="006379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33D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6E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87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15"/>
    <w:rsid w:val="000666E0"/>
    <w:rsid w:val="002510B7"/>
    <w:rsid w:val="005C130B"/>
    <w:rsid w:val="0063791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B950C"/>
  <w15:chartTrackingRefBased/>
  <w15:docId w15:val="{DD2996DF-B2F7-4E35-9179-20D65C89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2023-09-30T15:38:00Z</dcterms:created>
  <dcterms:modified xsi:type="dcterms:W3CDTF">2023-09-30T15:39:00Z</dcterms:modified>
</cp:coreProperties>
</file>